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F77B4" w14:textId="64182370" w:rsidR="00505FE4" w:rsidRPr="00902CFF" w:rsidRDefault="00505FE4" w:rsidP="00A4490B">
      <w:pPr>
        <w:pStyle w:val="Tytu"/>
        <w:ind w:right="707"/>
        <w:jc w:val="left"/>
        <w:rPr>
          <w:szCs w:val="24"/>
        </w:rPr>
      </w:pPr>
    </w:p>
    <w:p w14:paraId="2DAFFBB9" w14:textId="77777777" w:rsidR="00505FE4" w:rsidRPr="00902CFF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02CF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902CFF" w14:paraId="4A79DDB9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358BF0C" w14:textId="77777777" w:rsidR="00505FE4" w:rsidRPr="00902CFF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4C0B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Nazwa modułu (bloku przedmiotów): </w:t>
            </w:r>
          </w:p>
          <w:p w14:paraId="0EA61D35" w14:textId="695226B3" w:rsidR="00E44E97" w:rsidRPr="00902CFF" w:rsidRDefault="00E44E97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caps/>
                <w:sz w:val="24"/>
                <w:szCs w:val="24"/>
              </w:rPr>
              <w:t>PROGRAMOWANIE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BB38AC" w14:textId="73680004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Kod modułu:</w:t>
            </w:r>
            <w:r w:rsidR="00E44E97" w:rsidRPr="00902CFF">
              <w:rPr>
                <w:sz w:val="24"/>
                <w:szCs w:val="24"/>
              </w:rPr>
              <w:t xml:space="preserve"> M7</w:t>
            </w:r>
          </w:p>
        </w:tc>
      </w:tr>
      <w:tr w:rsidR="00505FE4" w:rsidRPr="00902CFF" w14:paraId="583F060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3BE7BC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5DB" w14:textId="77777777" w:rsidR="00505FE4" w:rsidRPr="00902CFF" w:rsidRDefault="00505FE4" w:rsidP="00F77DC4">
            <w:pPr>
              <w:rPr>
                <w:b/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Nazwa przedmiotu: </w:t>
            </w:r>
          </w:p>
          <w:p w14:paraId="1225B53E" w14:textId="3306B2D2" w:rsidR="00505FE4" w:rsidRPr="00902CFF" w:rsidRDefault="00E44E97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Aplikacje internetowe 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BA6C777" w14:textId="03F19A8A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Kod przedmiotu:</w:t>
            </w:r>
            <w:r w:rsidR="00E44E97" w:rsidRPr="00902CFF">
              <w:rPr>
                <w:sz w:val="24"/>
                <w:szCs w:val="24"/>
              </w:rPr>
              <w:t xml:space="preserve"> M7-6</w:t>
            </w:r>
          </w:p>
        </w:tc>
      </w:tr>
      <w:tr w:rsidR="00505FE4" w:rsidRPr="00902CFF" w14:paraId="2222506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4D84186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565D82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Nazwa jednostki organizacyjnej prowadzącej przedmiot / moduł:</w:t>
            </w:r>
          </w:p>
          <w:p w14:paraId="474E4E65" w14:textId="77777777" w:rsidR="00505FE4" w:rsidRPr="00902CFF" w:rsidRDefault="00A0655B" w:rsidP="00F77DC4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902CFF" w14:paraId="68F6D9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7480B4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7A2CB8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Nazwa kierunku:</w:t>
            </w:r>
          </w:p>
          <w:p w14:paraId="5B125294" w14:textId="04012154" w:rsidR="00505FE4" w:rsidRPr="00902CFF" w:rsidRDefault="00E44E97" w:rsidP="00F77DC4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902CFF" w14:paraId="5A62499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EEB87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9E9334" w14:textId="5783551A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Nazwa specjalności:</w:t>
            </w:r>
          </w:p>
          <w:p w14:paraId="148200B8" w14:textId="77777777" w:rsidR="00505FE4" w:rsidRPr="00902CFF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902CFF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902CFF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  <w:r w:rsidRPr="00902CFF">
              <w:rPr>
                <w:b/>
                <w:bCs/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902CFF" w14:paraId="4964F8C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AF03C6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8072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Forma studiów:</w:t>
            </w:r>
          </w:p>
          <w:p w14:paraId="3FBC7420" w14:textId="6EB8AE68" w:rsidR="00505FE4" w:rsidRPr="00902CFF" w:rsidRDefault="008A7F8F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9E1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Profil kształcenia:</w:t>
            </w:r>
          </w:p>
          <w:p w14:paraId="454AC6CD" w14:textId="3906F838" w:rsidR="00505FE4" w:rsidRPr="00902CFF" w:rsidRDefault="008A7F8F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CA159E8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Poziom studiów:</w:t>
            </w:r>
          </w:p>
          <w:p w14:paraId="60B98D0C" w14:textId="1502FCB7" w:rsidR="008A7F8F" w:rsidRPr="00902CFF" w:rsidRDefault="008A7F8F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902CFF" w14:paraId="6C4D044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A7AD19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FA2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Rok / semestr: </w:t>
            </w:r>
          </w:p>
          <w:p w14:paraId="533544BD" w14:textId="1741B90C" w:rsidR="00505FE4" w:rsidRPr="00902CFF" w:rsidRDefault="008A7F8F" w:rsidP="008A7F8F">
            <w:pPr>
              <w:tabs>
                <w:tab w:val="left" w:pos="912"/>
              </w:tabs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ED2A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Status przedmiotu /modułu:</w:t>
            </w:r>
          </w:p>
          <w:p w14:paraId="7B892A50" w14:textId="0E487E95" w:rsidR="00505FE4" w:rsidRPr="00902CFF" w:rsidRDefault="008A7F8F" w:rsidP="00F77DC4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2938E5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Język przedmiotu / modułu:</w:t>
            </w:r>
          </w:p>
          <w:p w14:paraId="40789085" w14:textId="203B4D64" w:rsidR="00505FE4" w:rsidRPr="00902CFF" w:rsidRDefault="008A7F8F" w:rsidP="008A7F8F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902CFF" w14:paraId="53F4711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AACA79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6F54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  <w:p w14:paraId="0D89CE86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9875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C008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D2BD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82B7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693D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FA434C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inne </w:t>
            </w:r>
            <w:r w:rsidRPr="00902CFF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902CFF" w14:paraId="0FC2AFC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A30E7D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6FC5C7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31A24" w14:textId="726AE031" w:rsidR="00505FE4" w:rsidRPr="00902CFF" w:rsidRDefault="008A7F8F" w:rsidP="00F77DC4">
            <w:pPr>
              <w:jc w:val="center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EAF6B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C8718" w14:textId="53EA6EC3" w:rsidR="00505FE4" w:rsidRPr="00902CFF" w:rsidRDefault="008A7F8F" w:rsidP="00F77DC4">
            <w:pPr>
              <w:jc w:val="center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877AC8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7E4D68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6C6746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ADDA2AF" w14:textId="77777777" w:rsidR="00505FE4" w:rsidRPr="00902CFF" w:rsidRDefault="00505FE4" w:rsidP="00505FE4">
      <w:pPr>
        <w:rPr>
          <w:sz w:val="24"/>
          <w:szCs w:val="24"/>
        </w:rPr>
      </w:pPr>
    </w:p>
    <w:p w14:paraId="63B6DB0E" w14:textId="77777777" w:rsidR="00505FE4" w:rsidRPr="00902CF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902CFF" w14:paraId="308FECFE" w14:textId="77777777" w:rsidTr="40D41F60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8CDD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Koordynator przedmiotu / modułu</w:t>
            </w:r>
            <w:r w:rsidRPr="00902CFF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DFE3" w14:textId="4D5A81F2" w:rsidR="00505FE4" w:rsidRPr="00902CFF" w:rsidRDefault="00AE59A3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dr Robert Fidytek</w:t>
            </w:r>
          </w:p>
        </w:tc>
      </w:tr>
      <w:tr w:rsidR="00505FE4" w:rsidRPr="00902CFF" w14:paraId="5434DEF1" w14:textId="77777777" w:rsidTr="40D41F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AAD6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Prowadzący zajęcia</w:t>
            </w:r>
            <w:r w:rsidRPr="00902CFF">
              <w:t>*</w:t>
            </w:r>
          </w:p>
          <w:p w14:paraId="023D9010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C71C2" w14:textId="6802BEE5" w:rsidR="00505FE4" w:rsidRPr="00902CFF" w:rsidRDefault="00AE59A3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 xml:space="preserve">dr Robert Fidytek, mgr Rafał </w:t>
            </w:r>
            <w:proofErr w:type="spellStart"/>
            <w:r w:rsidRPr="00902CFF">
              <w:rPr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505FE4" w:rsidRPr="00902CFF" w14:paraId="5D43173E" w14:textId="77777777" w:rsidTr="40D41F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AEA0" w14:textId="6855D4A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BB8CB" w14:textId="77777777" w:rsidR="00AE59A3" w:rsidRPr="00902CFF" w:rsidRDefault="00AE59A3" w:rsidP="00AE59A3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Zapoznanie z trendami rozwoju technologii internetowych.</w:t>
            </w:r>
            <w:r w:rsidRPr="00902CFF">
              <w:rPr>
                <w:sz w:val="24"/>
                <w:szCs w:val="24"/>
              </w:rPr>
              <w:br/>
              <w:t>Zapoznanie ze standardami tworzenia stron internetowych.</w:t>
            </w:r>
          </w:p>
          <w:p w14:paraId="58FD041C" w14:textId="77777777" w:rsidR="00AE59A3" w:rsidRPr="00902CFF" w:rsidRDefault="00AE59A3" w:rsidP="00AE59A3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Nauczenie tworzenia dynamicznego serwisu WWW komunikującego się z bazą danych.</w:t>
            </w:r>
          </w:p>
          <w:p w14:paraId="0A8CF942" w14:textId="565BFF7B" w:rsidR="00505FE4" w:rsidRPr="00902CFF" w:rsidRDefault="00AE59A3" w:rsidP="00AE59A3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Nauczenie transformacji dokumentów XML, budowy schematów i definicji dokumentów XML.</w:t>
            </w:r>
          </w:p>
        </w:tc>
      </w:tr>
      <w:tr w:rsidR="00505FE4" w:rsidRPr="00902CFF" w14:paraId="18C03724" w14:textId="77777777" w:rsidTr="40D41F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DF7D30" w14:textId="7777777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D28836" w14:textId="3A238E2B" w:rsidR="00505FE4" w:rsidRPr="00902CFF" w:rsidRDefault="00120709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Metody reprezentacji informacji, Bazy danych, Podstawy programowania.</w:t>
            </w:r>
          </w:p>
        </w:tc>
      </w:tr>
    </w:tbl>
    <w:p w14:paraId="21102A69" w14:textId="77777777" w:rsidR="00505FE4" w:rsidRPr="00902CFF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902CFF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437B8D1" w14:textId="77777777" w:rsidR="00505FE4" w:rsidRPr="00902CFF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902CFF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8B9E604" w14:textId="77777777" w:rsidR="00505FE4" w:rsidRPr="00902CF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902CFF" w14:paraId="04B2FF2D" w14:textId="77777777" w:rsidTr="40D41F60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EBA1B38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902CFF" w14:paraId="370FADF5" w14:textId="77777777" w:rsidTr="40D41F60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40DEE" w14:textId="77777777" w:rsidR="00505FE4" w:rsidRPr="00902CFF" w:rsidRDefault="00505FE4" w:rsidP="00F77DC4">
            <w:pPr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C74038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F79F99" w14:textId="77777777" w:rsidR="00505FE4" w:rsidRPr="00902CFF" w:rsidRDefault="00505FE4" w:rsidP="00F77DC4">
            <w:pPr>
              <w:jc w:val="center"/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 xml:space="preserve">Kod kierunkowego efektu </w:t>
            </w:r>
          </w:p>
          <w:p w14:paraId="4EB2A924" w14:textId="77777777" w:rsidR="00505FE4" w:rsidRPr="00902CFF" w:rsidRDefault="00505FE4" w:rsidP="00F77DC4">
            <w:pPr>
              <w:jc w:val="center"/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>uczenia się</w:t>
            </w:r>
          </w:p>
        </w:tc>
      </w:tr>
      <w:tr w:rsidR="00505FE4" w:rsidRPr="00902CFF" w14:paraId="522049DE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6EB6" w14:textId="18BF87C4" w:rsidR="00505FE4" w:rsidRPr="00902CFF" w:rsidRDefault="003C2290" w:rsidP="003C2290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12CBC" w14:textId="2F121ED9" w:rsidR="00505FE4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Posługuje się podstawowymi pojęciami z zakresu technologii internetowych.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E026F" w14:textId="37659E04" w:rsidR="00505FE4" w:rsidRPr="00902CFF" w:rsidRDefault="00CF70F7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K_W16</w:t>
            </w:r>
          </w:p>
        </w:tc>
      </w:tr>
      <w:tr w:rsidR="00CF70F7" w:rsidRPr="00902CFF" w14:paraId="42814F70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B911" w14:textId="4AB67960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CE9ED7" w14:textId="2C960E06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Przedstawia i opisuje elementy języka HTML oraz własności CSS.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B05387" w14:textId="58DAE4EF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K_W15, K_W16</w:t>
            </w:r>
          </w:p>
        </w:tc>
      </w:tr>
      <w:tr w:rsidR="00CF70F7" w:rsidRPr="00902CFF" w14:paraId="4A2F7354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5D04" w14:textId="28B6F253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A60C7" w14:textId="38857EF3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Identyfikuje słowa kluczowe i struktury skryptów PHP, w tym funkcje do obsługi baz danych.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FBC15" w14:textId="4405586C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K_W14</w:t>
            </w:r>
          </w:p>
        </w:tc>
      </w:tr>
      <w:tr w:rsidR="00CF70F7" w:rsidRPr="00902CFF" w14:paraId="698DC3F8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4778" w14:textId="46DD531B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A73ED" w14:textId="722A72DE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Tworzy dynamiczny serwis www komunikujący się z bazą danych oparty na architekturze MVC.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EF09D" w14:textId="77777777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K_U19</w:t>
            </w:r>
          </w:p>
          <w:p w14:paraId="6A8E20D0" w14:textId="0971A03D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K_U16, K_U18</w:t>
            </w:r>
          </w:p>
        </w:tc>
      </w:tr>
      <w:tr w:rsidR="00CF70F7" w:rsidRPr="00902CFF" w14:paraId="633EE748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FD52" w14:textId="695F8D75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A3922" w14:textId="73E44E1D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Tworzy strony internetowe wykorzystujące </w:t>
            </w:r>
            <w:proofErr w:type="spellStart"/>
            <w:r w:rsidR="71FA309D" w:rsidRPr="00902CFF">
              <w:rPr>
                <w:sz w:val="24"/>
                <w:szCs w:val="24"/>
              </w:rPr>
              <w:t>frameworki</w:t>
            </w:r>
            <w:proofErr w:type="spellEnd"/>
            <w:r w:rsidR="71FA309D" w:rsidRPr="00902CFF">
              <w:rPr>
                <w:sz w:val="24"/>
                <w:szCs w:val="24"/>
              </w:rPr>
              <w:t xml:space="preserve"> </w:t>
            </w:r>
            <w:r w:rsidR="38E35361" w:rsidRPr="00902CFF">
              <w:rPr>
                <w:sz w:val="24"/>
                <w:szCs w:val="24"/>
              </w:rPr>
              <w:t xml:space="preserve">CSS i </w:t>
            </w:r>
            <w:r w:rsidR="0D28F74C" w:rsidRPr="00902CFF">
              <w:rPr>
                <w:sz w:val="24"/>
                <w:szCs w:val="24"/>
              </w:rPr>
              <w:t xml:space="preserve">język </w:t>
            </w:r>
            <w:r w:rsidR="38E35361" w:rsidRPr="00902CFF">
              <w:rPr>
                <w:sz w:val="24"/>
                <w:szCs w:val="24"/>
              </w:rPr>
              <w:t>JavaScript.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EC16A" w14:textId="394A56B8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K_U19</w:t>
            </w:r>
          </w:p>
        </w:tc>
      </w:tr>
      <w:tr w:rsidR="00CF70F7" w:rsidRPr="00902CFF" w14:paraId="73DF5A31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A505" w14:textId="75046BA7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6B84A" w14:textId="4DEAE238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Dokonuje transformacji dokumentów XML.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8B1F3" w14:textId="726CE758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K_U24</w:t>
            </w:r>
          </w:p>
        </w:tc>
      </w:tr>
      <w:tr w:rsidR="00CF70F7" w:rsidRPr="00902CFF" w14:paraId="23BA9A9C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FC5D" w14:textId="11209E63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4571A5" w14:textId="664F3EA5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5BC6E" w14:textId="2D4BD01C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K_U06</w:t>
            </w:r>
          </w:p>
        </w:tc>
      </w:tr>
      <w:tr w:rsidR="00CF70F7" w:rsidRPr="00902CFF" w14:paraId="3E9B1EA3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138F" w14:textId="76EF8E9A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5D3A55" w14:textId="6EA78C63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Przestrzega zasad etyki zawodowej, w szczególności uczciwości, poszanowania praw autorskich i poszanowania różnorodności poglądów.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924" w14:textId="231E16AE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K_K03</w:t>
            </w:r>
          </w:p>
        </w:tc>
      </w:tr>
      <w:tr w:rsidR="00CF70F7" w:rsidRPr="00902CFF" w14:paraId="4F5E51C2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34C5" w14:textId="02FB1B01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C5671" w14:textId="780F8CC6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CDD9A" w14:textId="655C4B60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K_K01</w:t>
            </w:r>
          </w:p>
        </w:tc>
      </w:tr>
      <w:tr w:rsidR="00CF70F7" w:rsidRPr="00902CFF" w14:paraId="7F23CCCA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06A0A8F" w14:textId="77777777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TREŚCI PROGRAMOWE</w:t>
            </w:r>
          </w:p>
        </w:tc>
      </w:tr>
      <w:tr w:rsidR="00CF70F7" w:rsidRPr="00902CFF" w14:paraId="57E53940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1B744E1C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Wykład</w:t>
            </w:r>
          </w:p>
        </w:tc>
      </w:tr>
      <w:tr w:rsidR="00CF70F7" w:rsidRPr="00902CFF" w14:paraId="0BE6B3B6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F3EAB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1. Tworzenie statycznych stron internetowych w standardzie HTML5 - usystematyzowanie i pogłębienie wiedzy.</w:t>
            </w:r>
          </w:p>
          <w:p w14:paraId="62C41503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2. Opis formy prezentacji treści stron internetowych za pomocą kaskadowych arkuszy stylów w standardzie CSS3 - usystematyzowanie i pogłębienie wiedzy.</w:t>
            </w:r>
          </w:p>
          <w:p w14:paraId="17670DB4" w14:textId="0DBD75A5" w:rsidR="00CF70F7" w:rsidRPr="00902CFF" w:rsidRDefault="00CF70F7" w:rsidP="26B17EB3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3. Tworzenie interfejsu graficznego stron internetowych za pomocą </w:t>
            </w:r>
            <w:proofErr w:type="spellStart"/>
            <w:r w:rsidRPr="00902CFF">
              <w:rPr>
                <w:sz w:val="24"/>
                <w:szCs w:val="24"/>
              </w:rPr>
              <w:t>frameworka</w:t>
            </w:r>
            <w:proofErr w:type="spellEnd"/>
            <w:r w:rsidRPr="00902CFF">
              <w:rPr>
                <w:sz w:val="24"/>
                <w:szCs w:val="24"/>
              </w:rPr>
              <w:t xml:space="preserve"> CSS.</w:t>
            </w:r>
          </w:p>
          <w:p w14:paraId="67855E4C" w14:textId="0F462E10" w:rsidR="00CF70F7" w:rsidRPr="00902CFF" w:rsidRDefault="00CF70F7" w:rsidP="26B17EB3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4. Korzystanie z </w:t>
            </w:r>
            <w:r w:rsidR="35401633" w:rsidRPr="00902CFF">
              <w:rPr>
                <w:sz w:val="24"/>
                <w:szCs w:val="24"/>
              </w:rPr>
              <w:t xml:space="preserve">bibliotek </w:t>
            </w:r>
            <w:r w:rsidRPr="00902CFF">
              <w:rPr>
                <w:sz w:val="24"/>
                <w:szCs w:val="24"/>
              </w:rPr>
              <w:t xml:space="preserve">języka JavaScript. </w:t>
            </w:r>
          </w:p>
          <w:p w14:paraId="027F7463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5. Podstawowe składowe języka PHP - usystematyzowanie i pogłębienie wiedzy.</w:t>
            </w:r>
            <w:r w:rsidRPr="00902CFF">
              <w:rPr>
                <w:sz w:val="24"/>
                <w:szCs w:val="24"/>
              </w:rPr>
              <w:br/>
              <w:t>6. Tworzenie prostych serwisów internetowych za pomocą systemów zarządzania treścią (CMS).</w:t>
            </w:r>
          </w:p>
          <w:p w14:paraId="6EA0A738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7. Tworzenie serwisów internetowych w PHP (podejście obiektowe).</w:t>
            </w:r>
          </w:p>
          <w:p w14:paraId="243C0476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8. Przypomnienie wiadomości o języku SQL. Manipulowanie danymi w bazach danych z poziomu języka SQL.</w:t>
            </w:r>
          </w:p>
          <w:p w14:paraId="2D83E9AD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9. Obsługa baz danych z poziomu języka PHP (sterowniki producentów, warstwy abstrakcji).</w:t>
            </w:r>
          </w:p>
          <w:p w14:paraId="38A85E46" w14:textId="79D970CC" w:rsidR="00CF70F7" w:rsidRPr="00902CFF" w:rsidRDefault="00CF70F7" w:rsidP="40D41F60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10, 11, 12.Tworzenie dedykowanych serwisów internetowych za pomocą </w:t>
            </w:r>
            <w:proofErr w:type="spellStart"/>
            <w:r w:rsidRPr="00902CFF">
              <w:rPr>
                <w:sz w:val="24"/>
                <w:szCs w:val="24"/>
              </w:rPr>
              <w:t>frameworków</w:t>
            </w:r>
            <w:proofErr w:type="spellEnd"/>
            <w:r w:rsidRPr="00902CFF">
              <w:rPr>
                <w:sz w:val="24"/>
                <w:szCs w:val="24"/>
              </w:rPr>
              <w:t xml:space="preserve"> PHP (architektura MVC)</w:t>
            </w:r>
            <w:r w:rsidR="7E2E945E" w:rsidRPr="00902CFF">
              <w:rPr>
                <w:sz w:val="24"/>
                <w:szCs w:val="24"/>
              </w:rPr>
              <w:t>. Dostosowanie serwisu internetowego to potrzeb osób niepełnosprawnych.</w:t>
            </w:r>
          </w:p>
          <w:p w14:paraId="0FD2251E" w14:textId="1AED62E2" w:rsidR="00CF70F7" w:rsidRPr="00902CFF" w:rsidRDefault="00CF70F7" w:rsidP="00CF70F7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13, 14. Transformacja dokumentów XML i budowa schematów i definicji dokumentów XML.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15. Podsumowanie wykładu.</w:t>
            </w:r>
          </w:p>
        </w:tc>
      </w:tr>
      <w:tr w:rsidR="00CF70F7" w:rsidRPr="00902CFF" w14:paraId="211EDF6A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C890F5B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Ćwiczenia</w:t>
            </w:r>
          </w:p>
        </w:tc>
      </w:tr>
      <w:tr w:rsidR="00CF70F7" w:rsidRPr="00902CFF" w14:paraId="6452B683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86DB8AE" w14:textId="77777777" w:rsidR="00CF70F7" w:rsidRPr="00902CFF" w:rsidRDefault="00CF70F7" w:rsidP="00CF70F7">
            <w:pPr>
              <w:rPr>
                <w:sz w:val="22"/>
                <w:szCs w:val="22"/>
              </w:rPr>
            </w:pPr>
          </w:p>
        </w:tc>
      </w:tr>
      <w:tr w:rsidR="00CF70F7" w:rsidRPr="00902CFF" w14:paraId="6AA29E4A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5430AE7C" w14:textId="77777777" w:rsidR="00CF70F7" w:rsidRPr="00902CFF" w:rsidRDefault="00CF70F7" w:rsidP="00CF70F7">
            <w:pPr>
              <w:pStyle w:val="Nagwek1"/>
              <w:rPr>
                <w:szCs w:val="24"/>
              </w:rPr>
            </w:pPr>
            <w:r w:rsidRPr="00902CFF">
              <w:rPr>
                <w:szCs w:val="24"/>
              </w:rPr>
              <w:t>Laboratorium</w:t>
            </w:r>
          </w:p>
        </w:tc>
      </w:tr>
      <w:tr w:rsidR="00CF70F7" w:rsidRPr="00902CFF" w14:paraId="2F6C33BA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88D7FF" w14:textId="77777777" w:rsidR="00CF70F7" w:rsidRPr="00902CFF" w:rsidRDefault="00CF70F7" w:rsidP="00CF70F7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 laboratoriach studenci będą realizować zadania z zakresu:</w:t>
            </w:r>
            <w:r w:rsidRPr="00902CFF">
              <w:rPr>
                <w:sz w:val="24"/>
                <w:szCs w:val="24"/>
              </w:rPr>
              <w:br/>
              <w:t>1. Tworzenia statycznych stron WWW w standardzie HTML5.</w:t>
            </w:r>
          </w:p>
          <w:p w14:paraId="2ED335BE" w14:textId="2B5CE28A" w:rsidR="00CF70F7" w:rsidRPr="00902CFF" w:rsidRDefault="00CF70F7" w:rsidP="26B17EB3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2. Formatowania wyglądu strony WWW za pomocą CSS3.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 xml:space="preserve">3. Tworzenia stron WWW przy użyciu </w:t>
            </w:r>
            <w:proofErr w:type="spellStart"/>
            <w:r w:rsidRPr="00902CFF">
              <w:rPr>
                <w:sz w:val="24"/>
                <w:szCs w:val="24"/>
              </w:rPr>
              <w:t>frameworka</w:t>
            </w:r>
            <w:proofErr w:type="spellEnd"/>
            <w:r w:rsidRPr="00902CFF">
              <w:rPr>
                <w:sz w:val="24"/>
                <w:szCs w:val="24"/>
              </w:rPr>
              <w:t xml:space="preserve"> </w:t>
            </w:r>
            <w:proofErr w:type="spellStart"/>
            <w:r w:rsidRPr="00902CFF">
              <w:rPr>
                <w:sz w:val="24"/>
                <w:szCs w:val="24"/>
              </w:rPr>
              <w:t>Bootstrap</w:t>
            </w:r>
            <w:proofErr w:type="spellEnd"/>
            <w:r w:rsidRPr="00902CFF">
              <w:rPr>
                <w:sz w:val="24"/>
                <w:szCs w:val="24"/>
              </w:rPr>
              <w:t>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4, 5. Tworzenia interaktywnych stron WWW z wykorzystaniem języka JavaScript.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6, 7. Tworzenia stron WWW w oparciu o system zarządzania treścią.</w:t>
            </w:r>
          </w:p>
          <w:p w14:paraId="77C18745" w14:textId="77777777" w:rsidR="00CF70F7" w:rsidRPr="00902CFF" w:rsidRDefault="00CF70F7" w:rsidP="00CF70F7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8. Tworzenia serwisów WWW w PHP zorientowanych obiektowo.</w:t>
            </w:r>
            <w:r w:rsidRPr="00902CFF">
              <w:rPr>
                <w:sz w:val="24"/>
                <w:szCs w:val="24"/>
              </w:rPr>
              <w:br/>
              <w:t>9. Tworzenia stron WWW w języku PHP komunikujących się z bazą danych.</w:t>
            </w:r>
          </w:p>
          <w:p w14:paraId="566F6CAF" w14:textId="58C3B94B" w:rsidR="00CF70F7" w:rsidRPr="00902CFF" w:rsidRDefault="00CF70F7" w:rsidP="40D41F60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10. Tworzenia stron WWW z wykorzystaniem </w:t>
            </w:r>
            <w:proofErr w:type="spellStart"/>
            <w:r w:rsidRPr="00902CFF">
              <w:rPr>
                <w:sz w:val="24"/>
                <w:szCs w:val="24"/>
              </w:rPr>
              <w:t>frameworka</w:t>
            </w:r>
            <w:proofErr w:type="spellEnd"/>
            <w:r w:rsidRPr="00902CFF">
              <w:rPr>
                <w:sz w:val="24"/>
                <w:szCs w:val="24"/>
              </w:rPr>
              <w:t xml:space="preserve"> PHP (architektura MVC).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11,12</w:t>
            </w:r>
            <w:r w:rsidR="72682B55" w:rsidRPr="00902CFF">
              <w:rPr>
                <w:sz w:val="24"/>
                <w:szCs w:val="24"/>
              </w:rPr>
              <w:t>,13</w:t>
            </w:r>
            <w:r w:rsidRPr="00902CFF">
              <w:rPr>
                <w:sz w:val="24"/>
                <w:szCs w:val="24"/>
              </w:rPr>
              <w:t xml:space="preserve">. Realizacja uproszczonego projektu w architekturze MVC z wykorzystaniem </w:t>
            </w:r>
            <w:proofErr w:type="spellStart"/>
            <w:r w:rsidRPr="00902CFF">
              <w:rPr>
                <w:sz w:val="24"/>
                <w:szCs w:val="24"/>
              </w:rPr>
              <w:t>frameworka</w:t>
            </w:r>
            <w:proofErr w:type="spellEnd"/>
            <w:r w:rsidRPr="00902CFF">
              <w:rPr>
                <w:sz w:val="24"/>
                <w:szCs w:val="24"/>
              </w:rPr>
              <w:t xml:space="preserve"> PHP.</w:t>
            </w:r>
            <w:r w:rsidR="1C92DF11" w:rsidRPr="00902CFF">
              <w:rPr>
                <w:sz w:val="24"/>
                <w:szCs w:val="24"/>
              </w:rPr>
              <w:t xml:space="preserve"> Dostosowanie serwisu internetowego to potrzeb osób niepełnosprawnych.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14. Transformacja dokumentów XML i budowa schematów definicji dokumentów XML.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15. Podsumowanie laboratorium.</w:t>
            </w:r>
          </w:p>
          <w:p w14:paraId="7B9F7584" w14:textId="0BA950EA" w:rsidR="00CF70F7" w:rsidRPr="00902CFF" w:rsidRDefault="00CF70F7" w:rsidP="00CF70F7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 tym treści powiązane z praktycznym przygotowaniem zawodowym wyniosą: [100%]</w:t>
            </w:r>
          </w:p>
        </w:tc>
      </w:tr>
      <w:tr w:rsidR="00CF70F7" w:rsidRPr="00902CFF" w14:paraId="2E0D186C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5093A43" w14:textId="77777777" w:rsidR="00CF70F7" w:rsidRPr="00902CFF" w:rsidRDefault="00CF70F7" w:rsidP="00CF70F7">
            <w:pPr>
              <w:pStyle w:val="Nagwek1"/>
              <w:rPr>
                <w:szCs w:val="24"/>
              </w:rPr>
            </w:pPr>
            <w:r w:rsidRPr="00902CFF">
              <w:rPr>
                <w:szCs w:val="24"/>
              </w:rPr>
              <w:t>Projekt</w:t>
            </w:r>
          </w:p>
        </w:tc>
      </w:tr>
      <w:tr w:rsidR="00CF70F7" w:rsidRPr="00902CFF" w14:paraId="7DC6D505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76EB948" w14:textId="77777777" w:rsidR="00CF70F7" w:rsidRPr="00902CFF" w:rsidRDefault="00CF70F7" w:rsidP="00CF70F7">
            <w:pPr>
              <w:rPr>
                <w:sz w:val="24"/>
                <w:szCs w:val="24"/>
              </w:rPr>
            </w:pPr>
          </w:p>
        </w:tc>
      </w:tr>
      <w:tr w:rsidR="00CF70F7" w:rsidRPr="00902CFF" w14:paraId="71D643F5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4FE7272A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Seminarium</w:t>
            </w:r>
          </w:p>
        </w:tc>
      </w:tr>
      <w:tr w:rsidR="00CF70F7" w:rsidRPr="00902CFF" w14:paraId="6753E337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9F5B4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</w:p>
        </w:tc>
      </w:tr>
      <w:tr w:rsidR="00CF70F7" w:rsidRPr="00902CFF" w14:paraId="005D7856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1840933E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70F7" w:rsidRPr="00902CFF" w14:paraId="10B091AB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DE214F" w14:textId="77777777" w:rsidR="00CF70F7" w:rsidRPr="00902CFF" w:rsidRDefault="00CF70F7" w:rsidP="00CF70F7">
            <w:pPr>
              <w:rPr>
                <w:sz w:val="24"/>
                <w:szCs w:val="24"/>
              </w:rPr>
            </w:pPr>
          </w:p>
        </w:tc>
      </w:tr>
    </w:tbl>
    <w:p w14:paraId="60D1174C" w14:textId="77777777" w:rsidR="00505FE4" w:rsidRPr="00902CF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902CFF" w14:paraId="1427B408" w14:textId="77777777" w:rsidTr="26B17EB3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B811" w14:textId="7777777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C71E4" w14:textId="7AD92D51" w:rsidR="00CF70F7" w:rsidRPr="00902CFF" w:rsidRDefault="00CF70F7" w:rsidP="00CF70F7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Materiały dydaktyczne udostępnione na platformie edukacyjnej </w:t>
            </w:r>
            <w:r w:rsidR="5ED7C2CB" w:rsidRPr="00902CFF">
              <w:rPr>
                <w:sz w:val="24"/>
                <w:szCs w:val="24"/>
              </w:rPr>
              <w:t>ANS</w:t>
            </w:r>
            <w:r w:rsidRPr="00902CFF">
              <w:rPr>
                <w:sz w:val="24"/>
                <w:szCs w:val="24"/>
              </w:rPr>
              <w:t xml:space="preserve"> w Elblągu.</w:t>
            </w:r>
          </w:p>
          <w:p w14:paraId="4FCA60CE" w14:textId="6522FB43" w:rsidR="2F7C48B9" w:rsidRPr="00902CFF" w:rsidRDefault="2F7C48B9" w:rsidP="26B17EB3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lastRenderedPageBreak/>
              <w:t>Dokumentacj</w:t>
            </w:r>
            <w:r w:rsidR="2A72E6FE" w:rsidRPr="00902CFF">
              <w:rPr>
                <w:sz w:val="24"/>
                <w:szCs w:val="24"/>
              </w:rPr>
              <w:t>a</w:t>
            </w:r>
            <w:r w:rsidRPr="00902CFF">
              <w:rPr>
                <w:sz w:val="24"/>
                <w:szCs w:val="24"/>
              </w:rPr>
              <w:t xml:space="preserve"> techniczn</w:t>
            </w:r>
            <w:r w:rsidR="46998EF1" w:rsidRPr="00902CFF">
              <w:rPr>
                <w:sz w:val="24"/>
                <w:szCs w:val="24"/>
              </w:rPr>
              <w:t>a</w:t>
            </w:r>
            <w:r w:rsidRPr="00902CFF">
              <w:rPr>
                <w:sz w:val="24"/>
                <w:szCs w:val="24"/>
              </w:rPr>
              <w:t xml:space="preserve"> </w:t>
            </w:r>
            <w:r w:rsidR="74658D48" w:rsidRPr="00902CFF">
              <w:rPr>
                <w:sz w:val="24"/>
                <w:szCs w:val="24"/>
              </w:rPr>
              <w:t xml:space="preserve">używanego oprogramowana, </w:t>
            </w:r>
            <w:r w:rsidRPr="00902CFF">
              <w:rPr>
                <w:sz w:val="24"/>
                <w:szCs w:val="24"/>
              </w:rPr>
              <w:t xml:space="preserve">np. </w:t>
            </w:r>
            <w:proofErr w:type="spellStart"/>
            <w:r w:rsidRPr="00902CFF">
              <w:rPr>
                <w:sz w:val="24"/>
                <w:szCs w:val="24"/>
              </w:rPr>
              <w:t>framework</w:t>
            </w:r>
            <w:proofErr w:type="spellEnd"/>
            <w:r w:rsidRPr="00902CFF">
              <w:rPr>
                <w:sz w:val="24"/>
                <w:szCs w:val="24"/>
              </w:rPr>
              <w:t xml:space="preserve"> </w:t>
            </w:r>
            <w:proofErr w:type="spellStart"/>
            <w:r w:rsidRPr="00902CFF">
              <w:rPr>
                <w:sz w:val="24"/>
                <w:szCs w:val="24"/>
              </w:rPr>
              <w:t>Laravel</w:t>
            </w:r>
            <w:proofErr w:type="spellEnd"/>
            <w:r w:rsidR="4144A384" w:rsidRPr="00902CFF">
              <w:rPr>
                <w:sz w:val="24"/>
                <w:szCs w:val="24"/>
              </w:rPr>
              <w:t xml:space="preserve">: </w:t>
            </w:r>
            <w:hyperlink r:id="rId10">
              <w:r w:rsidR="4144A384" w:rsidRPr="00902CFF">
                <w:rPr>
                  <w:rStyle w:val="Hipercze"/>
                  <w:sz w:val="24"/>
                  <w:szCs w:val="24"/>
                </w:rPr>
                <w:t>https://laravel.com/docs/master</w:t>
              </w:r>
            </w:hyperlink>
            <w:r w:rsidR="4144A384" w:rsidRPr="00902CFF">
              <w:rPr>
                <w:sz w:val="24"/>
                <w:szCs w:val="24"/>
              </w:rPr>
              <w:t>.</w:t>
            </w:r>
          </w:p>
          <w:p w14:paraId="21DA2CB8" w14:textId="77777777" w:rsidR="00CF70F7" w:rsidRPr="00902CFF" w:rsidRDefault="00CF70F7" w:rsidP="00CF70F7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suppressAutoHyphens/>
              <w:rPr>
                <w:sz w:val="24"/>
                <w:szCs w:val="24"/>
                <w:lang w:val="en-US"/>
              </w:rPr>
            </w:pPr>
            <w:r w:rsidRPr="00902CFF">
              <w:rPr>
                <w:sz w:val="24"/>
                <w:szCs w:val="24"/>
              </w:rPr>
              <w:t xml:space="preserve">Michael </w:t>
            </w:r>
            <w:proofErr w:type="spellStart"/>
            <w:r w:rsidRPr="00902CFF">
              <w:rPr>
                <w:sz w:val="24"/>
                <w:szCs w:val="24"/>
              </w:rPr>
              <w:t>Bowers</w:t>
            </w:r>
            <w:proofErr w:type="spellEnd"/>
            <w:r w:rsidRPr="00902CFF">
              <w:rPr>
                <w:sz w:val="24"/>
                <w:szCs w:val="24"/>
              </w:rPr>
              <w:t xml:space="preserve">, </w:t>
            </w:r>
            <w:proofErr w:type="spellStart"/>
            <w:r w:rsidRPr="00902CFF">
              <w:rPr>
                <w:sz w:val="24"/>
                <w:szCs w:val="24"/>
              </w:rPr>
              <w:t>Dionysios</w:t>
            </w:r>
            <w:proofErr w:type="spellEnd"/>
            <w:r w:rsidRPr="00902CFF">
              <w:rPr>
                <w:sz w:val="24"/>
                <w:szCs w:val="24"/>
              </w:rPr>
              <w:t xml:space="preserve"> </w:t>
            </w:r>
            <w:proofErr w:type="spellStart"/>
            <w:r w:rsidRPr="00902CFF">
              <w:rPr>
                <w:sz w:val="24"/>
                <w:szCs w:val="24"/>
              </w:rPr>
              <w:t>Synodinos</w:t>
            </w:r>
            <w:proofErr w:type="spellEnd"/>
            <w:r w:rsidRPr="00902CFF">
              <w:rPr>
                <w:sz w:val="24"/>
                <w:szCs w:val="24"/>
              </w:rPr>
              <w:t xml:space="preserve">, Victor Sumner, HTML5 i CSS3: Zaawansowane wzorce projektowe [tł. </w:t>
            </w:r>
            <w:r w:rsidRPr="00902CFF">
              <w:rPr>
                <w:sz w:val="24"/>
                <w:szCs w:val="24"/>
                <w:lang w:val="en-US"/>
              </w:rPr>
              <w:t>Łukasz Piwko], Helion 2013 r.</w:t>
            </w:r>
          </w:p>
          <w:p w14:paraId="7D426A89" w14:textId="77777777" w:rsidR="00CF70F7" w:rsidRPr="00902CFF" w:rsidRDefault="00CF70F7" w:rsidP="00CF70F7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Chris </w:t>
            </w:r>
            <w:proofErr w:type="spellStart"/>
            <w:r w:rsidRPr="00902CFF">
              <w:rPr>
                <w:sz w:val="24"/>
                <w:szCs w:val="24"/>
              </w:rPr>
              <w:t>Pitt</w:t>
            </w:r>
            <w:proofErr w:type="spellEnd"/>
            <w:r w:rsidRPr="00902CFF">
              <w:rPr>
                <w:sz w:val="24"/>
                <w:szCs w:val="24"/>
              </w:rPr>
              <w:t xml:space="preserve">, Wzorzec MVC w PHP dla profesjonalistów [tł. </w:t>
            </w:r>
            <w:r w:rsidRPr="00902CFF">
              <w:rPr>
                <w:sz w:val="24"/>
                <w:szCs w:val="24"/>
                <w:lang w:val="en-US"/>
              </w:rPr>
              <w:t xml:space="preserve">Łukasz Piwko], Helion 2013 r. </w:t>
            </w:r>
          </w:p>
          <w:p w14:paraId="1BDD4EE0" w14:textId="1E56A69C" w:rsidR="00505FE4" w:rsidRPr="00902CFF" w:rsidRDefault="00CF70F7" w:rsidP="00CF70F7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suppressAutoHyphens/>
              <w:rPr>
                <w:sz w:val="24"/>
                <w:szCs w:val="24"/>
              </w:rPr>
            </w:pPr>
            <w:r w:rsidRPr="006B6D4D">
              <w:rPr>
                <w:sz w:val="24"/>
                <w:szCs w:val="24"/>
                <w:lang w:val="it-IT"/>
              </w:rPr>
              <w:t xml:space="preserve">Ryan Benedetti, Ronan Cranley, jQuery [tł. </w:t>
            </w:r>
            <w:r w:rsidRPr="00902CFF">
              <w:rPr>
                <w:sz w:val="24"/>
                <w:szCs w:val="24"/>
              </w:rPr>
              <w:t xml:space="preserve">Ireneusz </w:t>
            </w:r>
            <w:proofErr w:type="spellStart"/>
            <w:r w:rsidRPr="00902CFF">
              <w:rPr>
                <w:sz w:val="24"/>
                <w:szCs w:val="24"/>
              </w:rPr>
              <w:t>Jakóbik</w:t>
            </w:r>
            <w:proofErr w:type="spellEnd"/>
            <w:r w:rsidRPr="00902CFF">
              <w:rPr>
                <w:sz w:val="24"/>
                <w:szCs w:val="24"/>
              </w:rPr>
              <w:t>], Helion 2012 r.</w:t>
            </w:r>
          </w:p>
        </w:tc>
      </w:tr>
      <w:tr w:rsidR="00505FE4" w:rsidRPr="00902CFF" w14:paraId="59C4D5FC" w14:textId="77777777" w:rsidTr="26B17EB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436A" w14:textId="7777777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10F4C" w14:textId="6DE769C7" w:rsidR="00505FE4" w:rsidRPr="00902CFF" w:rsidRDefault="00996810" w:rsidP="0099681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Peter </w:t>
            </w:r>
            <w:proofErr w:type="spellStart"/>
            <w:r w:rsidRPr="00902CFF">
              <w:rPr>
                <w:sz w:val="24"/>
                <w:szCs w:val="24"/>
              </w:rPr>
              <w:t>Lavin</w:t>
            </w:r>
            <w:proofErr w:type="spellEnd"/>
            <w:r w:rsidRPr="00902CFF">
              <w:rPr>
                <w:sz w:val="24"/>
                <w:szCs w:val="24"/>
              </w:rPr>
              <w:t>, PHP programowanie obiektowe [tł. Julia Szajkowska], Helion 2007 r.</w:t>
            </w:r>
          </w:p>
        </w:tc>
      </w:tr>
      <w:tr w:rsidR="00505FE4" w:rsidRPr="00902CFF" w14:paraId="08007B96" w14:textId="77777777" w:rsidTr="26B17EB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1CA8" w14:textId="77777777" w:rsidR="00505FE4" w:rsidRPr="00902CFF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FCEC6" w14:textId="77777777" w:rsidR="00996810" w:rsidRPr="00902CFF" w:rsidRDefault="00996810" w:rsidP="00996810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Wykład / wykład z prezentacją multimedialną.</w:t>
            </w:r>
          </w:p>
          <w:p w14:paraId="4D8C631C" w14:textId="77777777" w:rsidR="00996810" w:rsidRPr="00902CFF" w:rsidRDefault="00996810" w:rsidP="00996810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Projekt praktyczny realizowany podczas ćwiczeń w laboratoryjnych i jako praca własna w domu - metoda projektów.</w:t>
            </w:r>
          </w:p>
          <w:p w14:paraId="104D2849" w14:textId="77777777" w:rsidR="00996810" w:rsidRPr="00902CFF" w:rsidRDefault="00996810" w:rsidP="00996810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Ćwiczenia w laboratorium komputerowym. </w:t>
            </w:r>
          </w:p>
          <w:p w14:paraId="3C223964" w14:textId="33A306EB" w:rsidR="00505FE4" w:rsidRPr="00902CFF" w:rsidRDefault="00996810" w:rsidP="00996810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Prace domowe.</w:t>
            </w:r>
          </w:p>
        </w:tc>
      </w:tr>
      <w:tr w:rsidR="00505FE4" w:rsidRPr="00902CFF" w14:paraId="75596143" w14:textId="77777777" w:rsidTr="26B17EB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91DD32" w14:textId="7777777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DEC9B" w14:textId="77777777" w:rsidR="00030D9F" w:rsidRPr="00902CFF" w:rsidRDefault="00030D9F" w:rsidP="00030D9F">
            <w:pPr>
              <w:ind w:left="72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Wspieranie zajęć kursem na platformie </w:t>
            </w:r>
            <w:proofErr w:type="spellStart"/>
            <w:r w:rsidRPr="00902CFF">
              <w:rPr>
                <w:sz w:val="24"/>
                <w:szCs w:val="24"/>
              </w:rPr>
              <w:t>Moodle</w:t>
            </w:r>
            <w:proofErr w:type="spellEnd"/>
            <w:r w:rsidRPr="00902CFF">
              <w:rPr>
                <w:sz w:val="24"/>
                <w:szCs w:val="24"/>
              </w:rPr>
              <w:t>:</w:t>
            </w:r>
          </w:p>
          <w:p w14:paraId="17DF8761" w14:textId="189AD2B3" w:rsidR="00505FE4" w:rsidRPr="00902CFF" w:rsidRDefault="00030D9F" w:rsidP="00030D9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902CFF">
              <w:rPr>
                <w:sz w:val="24"/>
                <w:szCs w:val="24"/>
              </w:rPr>
              <w:t>blended</w:t>
            </w:r>
            <w:proofErr w:type="spellEnd"/>
            <w:r w:rsidRPr="00902CFF">
              <w:rPr>
                <w:sz w:val="24"/>
                <w:szCs w:val="24"/>
              </w:rPr>
              <w:t xml:space="preserve"> learning.</w:t>
            </w:r>
          </w:p>
        </w:tc>
      </w:tr>
    </w:tbl>
    <w:p w14:paraId="00F53D0E" w14:textId="77777777" w:rsidR="00505FE4" w:rsidRPr="00902CFF" w:rsidRDefault="00505FE4" w:rsidP="00505FE4">
      <w:pPr>
        <w:rPr>
          <w:sz w:val="22"/>
          <w:szCs w:val="22"/>
        </w:rPr>
      </w:pPr>
      <w:r w:rsidRPr="00902CFF">
        <w:rPr>
          <w:sz w:val="22"/>
          <w:szCs w:val="22"/>
        </w:rPr>
        <w:t>* Literatura może być zmieniona po akceptacji Dyrektora Instytutu</w:t>
      </w:r>
    </w:p>
    <w:p w14:paraId="5B340359" w14:textId="77777777" w:rsidR="00505FE4" w:rsidRPr="00902CFF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902CFF" w14:paraId="23428E2C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5714F30" w14:textId="77777777" w:rsidR="00505FE4" w:rsidRPr="00902CFF" w:rsidRDefault="00505FE4" w:rsidP="00F77DC4">
            <w:pPr>
              <w:jc w:val="center"/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7D249" w14:textId="77777777" w:rsidR="00505FE4" w:rsidRPr="00902CFF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C4AF916" w14:textId="77777777" w:rsidR="00505FE4" w:rsidRPr="00902CFF" w:rsidRDefault="00505FE4" w:rsidP="00F77DC4">
            <w:pPr>
              <w:jc w:val="center"/>
              <w:rPr>
                <w:sz w:val="18"/>
                <w:szCs w:val="18"/>
              </w:rPr>
            </w:pPr>
            <w:r w:rsidRPr="00902CFF">
              <w:rPr>
                <w:sz w:val="18"/>
                <w:szCs w:val="18"/>
              </w:rPr>
              <w:t>Nr efektu uczenia się/grupy efektów</w:t>
            </w:r>
            <w:r w:rsidRPr="00902CFF">
              <w:rPr>
                <w:sz w:val="18"/>
                <w:szCs w:val="18"/>
              </w:rPr>
              <w:br/>
            </w:r>
          </w:p>
        </w:tc>
      </w:tr>
      <w:tr w:rsidR="00505FE4" w:rsidRPr="00902CFF" w14:paraId="7B9EB77D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4E4E8" w14:textId="0497B7C9" w:rsidR="00505FE4" w:rsidRPr="00902CFF" w:rsidRDefault="2616E010" w:rsidP="00A0655B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Zadanie projektowe (serwis komunikujący się z bazą danych wykonany w architekturze MVC)</w:t>
            </w:r>
            <w:r w:rsidR="611471A7" w:rsidRPr="00902CF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DE7798" w14:textId="4C8AAFB1" w:rsidR="00505FE4" w:rsidRPr="00902CFF" w:rsidRDefault="00030D9F" w:rsidP="00A0655B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04,05,06,07,08,09</w:t>
            </w:r>
          </w:p>
        </w:tc>
      </w:tr>
      <w:tr w:rsidR="00505FE4" w:rsidRPr="00902CFF" w14:paraId="271D1CB0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3C3C" w14:textId="4F7AD3D8" w:rsidR="00505FE4" w:rsidRPr="00902CFF" w:rsidRDefault="2616E010" w:rsidP="00A0655B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Zadania realizowane na laboratoriach</w:t>
            </w:r>
            <w:r w:rsidR="67DEE534" w:rsidRPr="00902CF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D8D28" w14:textId="278FD1DF" w:rsidR="00505FE4" w:rsidRPr="00902CFF" w:rsidRDefault="00030D9F" w:rsidP="00A0655B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04,05,06,08,09</w:t>
            </w:r>
          </w:p>
        </w:tc>
      </w:tr>
      <w:tr w:rsidR="00030D9F" w:rsidRPr="00902CFF" w14:paraId="1B14FF96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087036" w14:textId="3EBC4FB3" w:rsidR="00030D9F" w:rsidRPr="00902CFF" w:rsidRDefault="2616E010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Test (pytania otwarte i zamknięte) z HTML, CSS, PHP</w:t>
            </w:r>
            <w:r w:rsidR="3965CE84" w:rsidRPr="00902CF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C59C96" w14:textId="58E908D3" w:rsidR="00030D9F" w:rsidRPr="00902CFF" w:rsidRDefault="00030D9F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01,02,03</w:t>
            </w:r>
          </w:p>
        </w:tc>
      </w:tr>
      <w:tr w:rsidR="00030D9F" w:rsidRPr="00902CFF" w14:paraId="632DECDA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E247CF" w14:textId="52F2C8F6" w:rsidR="00030D9F" w:rsidRPr="00902CFF" w:rsidRDefault="2616E010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Test (pytania otwarte i zamknięte) z XML</w:t>
            </w:r>
            <w:r w:rsidR="3F4E75BC" w:rsidRPr="00902CF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988B2" w14:textId="785E0862" w:rsidR="00030D9F" w:rsidRPr="00902CFF" w:rsidRDefault="00030D9F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06,09</w:t>
            </w:r>
          </w:p>
        </w:tc>
      </w:tr>
      <w:tr w:rsidR="00030D9F" w:rsidRPr="00902CFF" w14:paraId="002BC7BD" w14:textId="77777777" w:rsidTr="40D41F6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E45F61" w14:textId="77777777" w:rsidR="00030D9F" w:rsidRPr="00902CFF" w:rsidRDefault="00030D9F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6E93C8" w14:textId="77777777" w:rsidR="00030D9F" w:rsidRPr="00902CFF" w:rsidRDefault="00030D9F" w:rsidP="00030D9F">
            <w:pPr>
              <w:pStyle w:val="Tekstpodstawowywcity21"/>
              <w:spacing w:line="100" w:lineRule="atLeast"/>
              <w:ind w:left="0"/>
            </w:pPr>
            <w:r w:rsidRPr="00902CFF">
              <w:t>Składowe oceny końcowej z przedmiotu:</w:t>
            </w:r>
          </w:p>
          <w:p w14:paraId="102823C5" w14:textId="77777777" w:rsidR="00030D9F" w:rsidRPr="00902CFF" w:rsidRDefault="00030D9F" w:rsidP="00030D9F">
            <w:pPr>
              <w:pStyle w:val="Tekstpodstawowywcity21"/>
              <w:numPr>
                <w:ilvl w:val="0"/>
                <w:numId w:val="5"/>
              </w:numPr>
              <w:spacing w:line="100" w:lineRule="atLeast"/>
            </w:pPr>
            <w:r w:rsidRPr="00902CFF">
              <w:t>50% oceny stanowi wynik testu;</w:t>
            </w:r>
          </w:p>
          <w:p w14:paraId="6EF0F44F" w14:textId="77777777" w:rsidR="00030D9F" w:rsidRPr="00902CFF" w:rsidRDefault="00030D9F" w:rsidP="00030D9F">
            <w:pPr>
              <w:pStyle w:val="Tekstpodstawowywcity21"/>
              <w:numPr>
                <w:ilvl w:val="0"/>
                <w:numId w:val="5"/>
              </w:numPr>
              <w:spacing w:line="100" w:lineRule="atLeast"/>
            </w:pPr>
            <w:r w:rsidRPr="00902CFF">
              <w:t>50% oceny stanowi wynik zaliczenia laboratorium.</w:t>
            </w:r>
          </w:p>
          <w:p w14:paraId="2CD9804C" w14:textId="77777777" w:rsidR="00030D9F" w:rsidRPr="00902CFF" w:rsidRDefault="00030D9F" w:rsidP="00030D9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br/>
              <w:t>Na wynik zaliczenia laboratorium składają się:</w:t>
            </w:r>
          </w:p>
          <w:p w14:paraId="2F1BB85B" w14:textId="77777777" w:rsidR="00030D9F" w:rsidRPr="00902CFF" w:rsidRDefault="00030D9F" w:rsidP="00030D9F">
            <w:pPr>
              <w:numPr>
                <w:ilvl w:val="0"/>
                <w:numId w:val="6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70% zadania wykonywane na laboratoriach;</w:t>
            </w:r>
          </w:p>
          <w:p w14:paraId="173B8A4F" w14:textId="71175E6F" w:rsidR="00030D9F" w:rsidRPr="00902CFF" w:rsidRDefault="00030D9F" w:rsidP="00030D9F">
            <w:pPr>
              <w:numPr>
                <w:ilvl w:val="0"/>
                <w:numId w:val="6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30% zadanie indywidualne realizowane w formie uproszczonego projektu.</w:t>
            </w:r>
          </w:p>
          <w:p w14:paraId="1B2BF391" w14:textId="6235A7AD" w:rsidR="00030D9F" w:rsidRPr="00902CFF" w:rsidRDefault="00030D9F" w:rsidP="00030D9F">
            <w:pPr>
              <w:tabs>
                <w:tab w:val="left" w:pos="1224"/>
              </w:tabs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ab/>
            </w:r>
          </w:p>
        </w:tc>
      </w:tr>
    </w:tbl>
    <w:p w14:paraId="2A9A4AC5" w14:textId="77777777" w:rsidR="00505FE4" w:rsidRPr="00902CFF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902CFF" w14:paraId="7E3D89E9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332861" w14:textId="77777777" w:rsidR="00505FE4" w:rsidRPr="00902CFF" w:rsidRDefault="00505FE4" w:rsidP="00F77DC4">
            <w:pPr>
              <w:jc w:val="center"/>
              <w:rPr>
                <w:b/>
              </w:rPr>
            </w:pPr>
          </w:p>
          <w:p w14:paraId="51A0FE09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NAKŁAD PRACY STUDENTA</w:t>
            </w:r>
          </w:p>
          <w:p w14:paraId="283E6F38" w14:textId="77777777" w:rsidR="00505FE4" w:rsidRPr="00902CFF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902CFF" w14:paraId="06B68E2C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E0B64B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CBE1E75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A345B9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902CFF" w14:paraId="2C6E536F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D7CC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6E39" w14:textId="77777777" w:rsidR="00505FE4" w:rsidRPr="00902CFF" w:rsidRDefault="00505FE4" w:rsidP="00F77DC4">
            <w:pPr>
              <w:jc w:val="center"/>
            </w:pPr>
            <w:r w:rsidRPr="00902CFF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54A1" w14:textId="77777777" w:rsidR="00505FE4" w:rsidRPr="00902CFF" w:rsidRDefault="00505FE4" w:rsidP="00F77DC4">
            <w:pPr>
              <w:jc w:val="center"/>
            </w:pPr>
            <w:r w:rsidRPr="00902CFF">
              <w:t xml:space="preserve">W tym zajęcia powiązane </w:t>
            </w:r>
            <w:r w:rsidRPr="00902CFF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7B68C0" w14:textId="77777777" w:rsidR="00505FE4" w:rsidRPr="00902CFF" w:rsidRDefault="00505FE4" w:rsidP="00F77DC4">
            <w:pPr>
              <w:jc w:val="center"/>
              <w:rPr>
                <w:color w:val="FF0000"/>
              </w:rPr>
            </w:pPr>
            <w:r w:rsidRPr="00902CFF">
              <w:t>W tym udział w zajęciach przeprowadzanych z wykorzystaniem metod i</w:t>
            </w:r>
            <w:r w:rsidR="00A4490B" w:rsidRPr="00902CFF">
              <w:t> </w:t>
            </w:r>
            <w:r w:rsidRPr="00902CFF">
              <w:t>technik kształcenia na odległość</w:t>
            </w:r>
          </w:p>
        </w:tc>
      </w:tr>
      <w:tr w:rsidR="00505FE4" w:rsidRPr="00902CFF" w14:paraId="3FD2721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A051" w14:textId="77777777" w:rsidR="00505FE4" w:rsidRPr="00902CFF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18D9" w14:textId="38DCA06F" w:rsidR="00505FE4" w:rsidRPr="00902CFF" w:rsidRDefault="00A80B5E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F301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253B7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34C01BE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AC30" w14:textId="77777777" w:rsidR="00505FE4" w:rsidRPr="00902CFF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6543" w14:textId="03039499" w:rsidR="00505FE4" w:rsidRPr="00902CFF" w:rsidRDefault="00A80B5E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7B2E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16443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1B3D37D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5F23" w14:textId="77777777" w:rsidR="00505FE4" w:rsidRPr="00902CFF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02CFF">
              <w:rPr>
                <w:sz w:val="24"/>
                <w:szCs w:val="24"/>
              </w:rPr>
              <w:lastRenderedPageBreak/>
              <w:t>Udział w ćwiczeniach audytoryjnych</w:t>
            </w:r>
            <w:r w:rsidRPr="00902CFF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AE37" w14:textId="318364E6" w:rsidR="00505FE4" w:rsidRPr="00902CFF" w:rsidRDefault="00A80B5E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280F" w14:textId="7A593303" w:rsidR="00505FE4" w:rsidRPr="00902CFF" w:rsidRDefault="00A80B5E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8424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777FEC6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A83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532B" w14:textId="6535C6FF" w:rsidR="00505FE4" w:rsidRPr="00902CFF" w:rsidRDefault="00A80B5E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7F94" w14:textId="75A8FD88" w:rsidR="00505FE4" w:rsidRPr="00902CFF" w:rsidRDefault="00A80B5E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EF3E9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78DE2CE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7B65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Przygotowanie projektu / eseju / itp.</w:t>
            </w:r>
            <w:r w:rsidRPr="00902CF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74AE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30BF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5E63B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68DCA2D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F1C8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91B2" w14:textId="6F134895" w:rsidR="00505FE4" w:rsidRPr="00902CFF" w:rsidRDefault="00A80B5E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463D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64D34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43E0BFE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57E2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7423" w14:textId="51D477D6" w:rsidR="00505FE4" w:rsidRPr="00902CFF" w:rsidRDefault="00A80B5E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2015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29666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407F484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4D53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3069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C04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0176C" w14:textId="77777777" w:rsidR="00505FE4" w:rsidRPr="00902CF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690D6C1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8E8D" w14:textId="77777777" w:rsidR="00505FE4" w:rsidRPr="00902CFF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B15B" w14:textId="0961FB0C" w:rsidR="00505FE4" w:rsidRPr="00902CFF" w:rsidRDefault="00A80B5E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87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CCE5" w14:textId="32D5347D" w:rsidR="00505FE4" w:rsidRPr="00902CFF" w:rsidRDefault="007403FE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45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6490E" w14:textId="77777777" w:rsidR="00505FE4" w:rsidRPr="00902CFF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545F3B31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86534" w14:textId="77777777" w:rsidR="00505FE4" w:rsidRPr="00902CFF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4F543B" w14:textId="25F69B23" w:rsidR="00505FE4" w:rsidRPr="00902CFF" w:rsidRDefault="00BF04DB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902CFF" w14:paraId="12E6B5F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EA5E2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02CF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DEBC33" w14:textId="7CF9784F" w:rsidR="00505FE4" w:rsidRPr="00902CFF" w:rsidRDefault="00BF04DB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1,6 ECTS</w:t>
            </w:r>
          </w:p>
        </w:tc>
      </w:tr>
      <w:tr w:rsidR="00505FE4" w:rsidRPr="00902CFF" w14:paraId="352D684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06CFF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902CFF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7C2546B" w14:textId="77777777" w:rsidR="00505FE4" w:rsidRPr="00902CFF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4D93016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A068313" w14:textId="77777777" w:rsidR="00505FE4" w:rsidRPr="00902CFF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6DF3F7A" w14:textId="6819FF47" w:rsidR="00505FE4" w:rsidRPr="00902CFF" w:rsidRDefault="00BF04DB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02CFF">
              <w:rPr>
                <w:b/>
                <w:bCs/>
                <w:sz w:val="24"/>
                <w:szCs w:val="24"/>
              </w:rPr>
              <w:t>2,1 ECTS</w:t>
            </w:r>
          </w:p>
        </w:tc>
      </w:tr>
    </w:tbl>
    <w:p w14:paraId="1BAA0E09" w14:textId="77777777" w:rsidR="00DB50E0" w:rsidRPr="00902CFF" w:rsidRDefault="00DB50E0" w:rsidP="00505FE4"/>
    <w:sectPr w:rsidR="00DB50E0" w:rsidRPr="00902CFF" w:rsidSect="006369D6"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77AF8" w14:textId="77777777" w:rsidR="002B0F4A" w:rsidRDefault="002B0F4A" w:rsidP="00505FE4">
      <w:r>
        <w:separator/>
      </w:r>
    </w:p>
  </w:endnote>
  <w:endnote w:type="continuationSeparator" w:id="0">
    <w:p w14:paraId="53C8C9E8" w14:textId="77777777" w:rsidR="002B0F4A" w:rsidRDefault="002B0F4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B285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082439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3F9A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9C62BE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39472" w14:textId="77777777" w:rsidR="002B0F4A" w:rsidRDefault="002B0F4A" w:rsidP="00505FE4">
      <w:r>
        <w:separator/>
      </w:r>
    </w:p>
  </w:footnote>
  <w:footnote w:type="continuationSeparator" w:id="0">
    <w:p w14:paraId="742831C1" w14:textId="77777777" w:rsidR="002B0F4A" w:rsidRDefault="002B0F4A" w:rsidP="00505FE4">
      <w:r>
        <w:continuationSeparator/>
      </w:r>
    </w:p>
  </w:footnote>
  <w:footnote w:id="1">
    <w:p w14:paraId="222BD12F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B450994"/>
    <w:multiLevelType w:val="hybridMultilevel"/>
    <w:tmpl w:val="25E6411E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3D96B42"/>
    <w:multiLevelType w:val="hybridMultilevel"/>
    <w:tmpl w:val="12E0775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AE62253"/>
    <w:multiLevelType w:val="hybridMultilevel"/>
    <w:tmpl w:val="F1ECA14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54D1303E"/>
    <w:multiLevelType w:val="hybridMultilevel"/>
    <w:tmpl w:val="DD34B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043002">
    <w:abstractNumId w:val="3"/>
  </w:num>
  <w:num w:numId="2" w16cid:durableId="1549343535">
    <w:abstractNumId w:val="4"/>
  </w:num>
  <w:num w:numId="3" w16cid:durableId="615258410">
    <w:abstractNumId w:val="5"/>
  </w:num>
  <w:num w:numId="4" w16cid:durableId="223563494">
    <w:abstractNumId w:val="2"/>
  </w:num>
  <w:num w:numId="5" w16cid:durableId="166334137">
    <w:abstractNumId w:val="0"/>
  </w:num>
  <w:num w:numId="6" w16cid:durableId="1401058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6A9"/>
    <w:rsid w:val="00030D9F"/>
    <w:rsid w:val="000579F0"/>
    <w:rsid w:val="00120709"/>
    <w:rsid w:val="001514BD"/>
    <w:rsid w:val="002A7236"/>
    <w:rsid w:val="002B0F4A"/>
    <w:rsid w:val="003C2290"/>
    <w:rsid w:val="00505FE4"/>
    <w:rsid w:val="005436A9"/>
    <w:rsid w:val="006369D6"/>
    <w:rsid w:val="006B6D4D"/>
    <w:rsid w:val="007403FE"/>
    <w:rsid w:val="007D7D58"/>
    <w:rsid w:val="008A2D5A"/>
    <w:rsid w:val="008A7F8F"/>
    <w:rsid w:val="00902CFF"/>
    <w:rsid w:val="00996810"/>
    <w:rsid w:val="00A0655B"/>
    <w:rsid w:val="00A4490B"/>
    <w:rsid w:val="00A80B5E"/>
    <w:rsid w:val="00AE59A3"/>
    <w:rsid w:val="00BF04DB"/>
    <w:rsid w:val="00CF70F7"/>
    <w:rsid w:val="00D81100"/>
    <w:rsid w:val="00DB50E0"/>
    <w:rsid w:val="00E44E97"/>
    <w:rsid w:val="00E82555"/>
    <w:rsid w:val="00EC6857"/>
    <w:rsid w:val="0D28F74C"/>
    <w:rsid w:val="100A1BA9"/>
    <w:rsid w:val="12CA9DB2"/>
    <w:rsid w:val="1493431C"/>
    <w:rsid w:val="169647EC"/>
    <w:rsid w:val="188840D6"/>
    <w:rsid w:val="1BDCA5E2"/>
    <w:rsid w:val="1C92DF11"/>
    <w:rsid w:val="2616E010"/>
    <w:rsid w:val="261CBB77"/>
    <w:rsid w:val="26B17EB3"/>
    <w:rsid w:val="2A72E6FE"/>
    <w:rsid w:val="2F7C48B9"/>
    <w:rsid w:val="35401633"/>
    <w:rsid w:val="38E35361"/>
    <w:rsid w:val="3965CE84"/>
    <w:rsid w:val="3A7E237D"/>
    <w:rsid w:val="3CC7DDBE"/>
    <w:rsid w:val="3F4E75BC"/>
    <w:rsid w:val="40D41F60"/>
    <w:rsid w:val="40FE5E60"/>
    <w:rsid w:val="4144A384"/>
    <w:rsid w:val="4210EFA0"/>
    <w:rsid w:val="46998EF1"/>
    <w:rsid w:val="46F62B25"/>
    <w:rsid w:val="48D5E9D6"/>
    <w:rsid w:val="4C96EE32"/>
    <w:rsid w:val="51AA753F"/>
    <w:rsid w:val="55A6A0AC"/>
    <w:rsid w:val="5702A7BE"/>
    <w:rsid w:val="5ED7C2CB"/>
    <w:rsid w:val="611471A7"/>
    <w:rsid w:val="64B8A2FC"/>
    <w:rsid w:val="64E0B9B1"/>
    <w:rsid w:val="67DEE534"/>
    <w:rsid w:val="71FA309D"/>
    <w:rsid w:val="72682B55"/>
    <w:rsid w:val="74658D48"/>
    <w:rsid w:val="7598B289"/>
    <w:rsid w:val="7673D884"/>
    <w:rsid w:val="7E2E9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463B89"/>
  <w15:chartTrackingRefBased/>
  <w15:docId w15:val="{56BE25BA-657F-45E2-83F5-26FC3FC0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CF70F7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030D9F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laravel.com/docs/mast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DB2D-9ACA-4876-BB68-8C4551250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</TotalTime>
  <Pages>4</Pages>
  <Words>1057</Words>
  <Characters>6345</Characters>
  <Application>Microsoft Office Word</Application>
  <DocSecurity>0</DocSecurity>
  <Lines>52</Lines>
  <Paragraphs>14</Paragraphs>
  <ScaleCrop>false</ScaleCrop>
  <Company>Panstwowa Wyzsza Szkola Zawodowa w Elblagu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Teresa Jurewicz-Obrzut</cp:lastModifiedBy>
  <cp:revision>16</cp:revision>
  <cp:lastPrinted>2023-12-05T12:20:00Z</cp:lastPrinted>
  <dcterms:created xsi:type="dcterms:W3CDTF">2024-05-17T11:32:00Z</dcterms:created>
  <dcterms:modified xsi:type="dcterms:W3CDTF">2024-08-21T14:32:00Z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